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C98AA" w14:textId="77777777" w:rsidR="00FC217D" w:rsidRDefault="00FC217D" w:rsidP="00FC217D">
      <w:pPr>
        <w:pStyle w:val="NoSpacing"/>
      </w:pPr>
      <w:r>
        <w:rPr>
          <w:u w:val="single"/>
        </w:rPr>
        <w:t xml:space="preserve">Richard JOFEP (? </w:t>
      </w:r>
      <w:proofErr w:type="gramStart"/>
      <w:r>
        <w:rPr>
          <w:u w:val="single"/>
        </w:rPr>
        <w:t>JOSEP)</w:t>
      </w:r>
      <w:r>
        <w:t xml:space="preserve">   </w:t>
      </w:r>
      <w:proofErr w:type="gramEnd"/>
      <w:r>
        <w:t xml:space="preserve">     </w:t>
      </w:r>
      <w:r>
        <w:t>(fl.1435)</w:t>
      </w:r>
    </w:p>
    <w:p w14:paraId="1D39823C" w14:textId="77777777" w:rsidR="00FC217D" w:rsidRDefault="00FC217D" w:rsidP="00FC217D">
      <w:pPr>
        <w:pStyle w:val="NoSpacing"/>
      </w:pPr>
    </w:p>
    <w:p w14:paraId="4245EE6B" w14:textId="77777777" w:rsidR="00FC217D" w:rsidRDefault="00FC217D" w:rsidP="00FC217D">
      <w:pPr>
        <w:pStyle w:val="NoSpacing"/>
      </w:pPr>
    </w:p>
    <w:p w14:paraId="0FD868AC" w14:textId="77777777" w:rsidR="00FC217D" w:rsidRDefault="00FC217D" w:rsidP="00FC217D">
      <w:pPr>
        <w:pStyle w:val="NoSpacing"/>
      </w:pPr>
      <w:r>
        <w:t>17 Mar.1435</w:t>
      </w:r>
      <w:r>
        <w:tab/>
        <w:t>He was a juror on the inquisition post mortem held in Saffron Walden,</w:t>
      </w:r>
    </w:p>
    <w:p w14:paraId="7C34543D" w14:textId="77777777" w:rsidR="00FC217D" w:rsidRDefault="00FC217D" w:rsidP="00FC217D">
      <w:pPr>
        <w:pStyle w:val="NoSpacing"/>
      </w:pPr>
      <w:r>
        <w:tab/>
      </w:r>
      <w:r>
        <w:tab/>
        <w:t>Essex, into lands of Richard Fox(q.v.).</w:t>
      </w:r>
    </w:p>
    <w:p w14:paraId="7E90AC7B" w14:textId="77777777" w:rsidR="00FC217D" w:rsidRDefault="00FC217D" w:rsidP="00FC217D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24-321)</w:t>
      </w:r>
    </w:p>
    <w:p w14:paraId="0F35E27F" w14:textId="77777777" w:rsidR="00FC217D" w:rsidRDefault="00FC217D" w:rsidP="00FC217D">
      <w:pPr>
        <w:pStyle w:val="NoSpacing"/>
      </w:pPr>
    </w:p>
    <w:p w14:paraId="213EE6B3" w14:textId="77777777" w:rsidR="00FC217D" w:rsidRDefault="00FC217D" w:rsidP="00FC217D">
      <w:pPr>
        <w:pStyle w:val="NoSpacing"/>
      </w:pPr>
    </w:p>
    <w:p w14:paraId="05251C3A" w14:textId="77777777" w:rsidR="00FC217D" w:rsidRPr="00C52D87" w:rsidRDefault="00FC217D" w:rsidP="00FC217D">
      <w:pPr>
        <w:pStyle w:val="NoSpacing"/>
      </w:pPr>
      <w:r>
        <w:t>30 December 2018</w:t>
      </w:r>
    </w:p>
    <w:p w14:paraId="5EF35B0B" w14:textId="3DC1B7FF" w:rsidR="006B2F86" w:rsidRPr="00FC217D" w:rsidRDefault="00FC217D" w:rsidP="00E71FC3">
      <w:pPr>
        <w:pStyle w:val="NoSpacing"/>
      </w:pPr>
      <w:bookmarkStart w:id="0" w:name="_GoBack"/>
      <w:bookmarkEnd w:id="0"/>
    </w:p>
    <w:sectPr w:rsidR="006B2F86" w:rsidRPr="00FC21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F1F1A" w14:textId="77777777" w:rsidR="00FC217D" w:rsidRDefault="00FC217D" w:rsidP="00E71FC3">
      <w:pPr>
        <w:spacing w:after="0" w:line="240" w:lineRule="auto"/>
      </w:pPr>
      <w:r>
        <w:separator/>
      </w:r>
    </w:p>
  </w:endnote>
  <w:endnote w:type="continuationSeparator" w:id="0">
    <w:p w14:paraId="6CF4FFFF" w14:textId="77777777" w:rsidR="00FC217D" w:rsidRDefault="00FC21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197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0B0CA" w14:textId="77777777" w:rsidR="00FC217D" w:rsidRDefault="00FC217D" w:rsidP="00E71FC3">
      <w:pPr>
        <w:spacing w:after="0" w:line="240" w:lineRule="auto"/>
      </w:pPr>
      <w:r>
        <w:separator/>
      </w:r>
    </w:p>
  </w:footnote>
  <w:footnote w:type="continuationSeparator" w:id="0">
    <w:p w14:paraId="5EEB2FC4" w14:textId="77777777" w:rsidR="00FC217D" w:rsidRDefault="00FC21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17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684FE"/>
  <w15:chartTrackingRefBased/>
  <w15:docId w15:val="{BE09CB9A-21E2-419C-8735-6392CCA6F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2018-12-30T18:38:00Z</dcterms:created>
  <dcterms:modified xsi:type="dcterms:W3CDTF">2018-12-30T18:40:00Z</dcterms:modified>
</cp:coreProperties>
</file>